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D91F34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 xml:space="preserve">, ул. Заячий </w:t>
      </w:r>
      <w:r w:rsidR="007F7020">
        <w:rPr>
          <w:rFonts w:ascii="Arial" w:eastAsia="MS Mincho" w:hAnsi="Arial" w:cs="Arial"/>
          <w:b/>
          <w:bCs/>
          <w:i/>
          <w:iCs/>
        </w:rPr>
        <w:t>Х</w:t>
      </w:r>
      <w:r>
        <w:rPr>
          <w:rFonts w:ascii="Arial" w:eastAsia="MS Mincho" w:hAnsi="Arial" w:cs="Arial"/>
          <w:b/>
          <w:bCs/>
          <w:i/>
          <w:iCs/>
        </w:rPr>
        <w:t>утор часть 1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D91F34">
        <w:rPr>
          <w:i/>
          <w:iCs/>
        </w:rPr>
        <w:t>От 0+0 до 0+559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9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1"/>
        <w:gridCol w:w="1545"/>
        <w:gridCol w:w="2649"/>
        <w:gridCol w:w="809"/>
        <w:gridCol w:w="684"/>
        <w:gridCol w:w="819"/>
        <w:gridCol w:w="1303"/>
        <w:gridCol w:w="540"/>
        <w:gridCol w:w="925"/>
        <w:gridCol w:w="726"/>
      </w:tblGrid>
      <w:tr w:rsidR="001842E0" w:rsidRPr="007542EB" w:rsidTr="007542EB">
        <w:trPr>
          <w:trHeight w:val="21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gramStart"/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gramEnd"/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/п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 w:rsidP="007542E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</w:t>
            </w:r>
            <w:r w:rsidR="007542EB"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(</w:t>
            </w:r>
            <w:proofErr w:type="spellStart"/>
            <w:r w:rsidR="007542EB"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gramStart"/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+м)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2EB" w:rsidRDefault="001842E0" w:rsidP="007542EB">
            <w:pPr>
              <w:jc w:val="center"/>
              <w:rPr>
                <w:rFonts w:ascii="Arial" w:hAnsi="Arial" w:cs="Arial"/>
                <w:b/>
                <w:bCs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Кол</w:t>
            </w:r>
            <w:r w:rsidR="007542EB">
              <w:rPr>
                <w:rFonts w:ascii="Arial" w:hAnsi="Arial" w:cs="Arial"/>
                <w:b/>
                <w:bCs/>
                <w:sz w:val="22"/>
                <w:szCs w:val="16"/>
              </w:rPr>
              <w:t>-</w:t>
            </w:r>
          </w:p>
          <w:p w:rsidR="001842E0" w:rsidRPr="007542EB" w:rsidRDefault="001842E0" w:rsidP="007542E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во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7542EB" w:rsidTr="007542EB">
        <w:trPr>
          <w:trHeight w:val="21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542EB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0+15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0+165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0+215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Знаки дополнительной информации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8.13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Направление главной дороги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0+165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8.13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Направление главной дороги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0+215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91F34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F34" w:rsidRPr="007542EB" w:rsidRDefault="00D91F34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7542EB" w:rsidTr="007542EB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 w:rsidP="00D91F34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D91F34" w:rsidP="00D91F34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7542EB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D91F34" w:rsidP="00D91F34">
            <w:pPr>
              <w:rPr>
                <w:rFonts w:ascii="Arial" w:hAnsi="Arial" w:cs="Arial"/>
                <w:sz w:val="22"/>
                <w:szCs w:val="16"/>
              </w:rPr>
            </w:pPr>
            <w:r w:rsidRPr="007542EB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 w:rsidP="00D91F34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542EB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hAnsi="Arial" w:cs="Arial"/>
          <w:b/>
          <w:bCs/>
        </w:rPr>
      </w:pPr>
    </w:p>
    <w:p w:rsidR="006D22CC" w:rsidRDefault="006D22CC" w:rsidP="006D22CC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6D22CC" w:rsidRDefault="006D22CC" w:rsidP="006D22CC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Заячий Хутор часть 1</w:t>
      </w:r>
    </w:p>
    <w:p w:rsidR="006D22CC" w:rsidRDefault="006D22CC" w:rsidP="006D22CC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0+559</w:t>
      </w:r>
    </w:p>
    <w:p w:rsidR="006D22CC" w:rsidRDefault="006D22CC" w:rsidP="006D22CC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6D22CC" w:rsidRDefault="006D22CC" w:rsidP="006D22CC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79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87"/>
        <w:gridCol w:w="1406"/>
        <w:gridCol w:w="1437"/>
        <w:gridCol w:w="1426"/>
        <w:gridCol w:w="1657"/>
        <w:gridCol w:w="1624"/>
        <w:gridCol w:w="1657"/>
      </w:tblGrid>
      <w:tr w:rsidR="006D22CC" w:rsidTr="0021149C">
        <w:trPr>
          <w:trHeight w:val="29"/>
          <w:tblHeader/>
          <w:jc w:val="center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6D22CC" w:rsidTr="0021149C">
        <w:trPr>
          <w:trHeight w:val="29"/>
          <w:tblHeader/>
          <w:jc w:val="center"/>
        </w:trPr>
        <w:tc>
          <w:tcPr>
            <w:tcW w:w="5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2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5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6D22CC" w:rsidTr="0021149C">
        <w:trPr>
          <w:trHeight w:val="29"/>
          <w:tblHeader/>
          <w:jc w:val="center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6D22CC" w:rsidTr="0021149C">
        <w:trPr>
          <w:trHeight w:val="29"/>
          <w:jc w:val="center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1112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</w:tr>
      <w:tr w:rsidR="006D22CC" w:rsidTr="0021149C">
        <w:trPr>
          <w:trHeight w:val="29"/>
          <w:jc w:val="center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0+559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556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</w:tr>
      <w:tr w:rsidR="006D22CC" w:rsidTr="0021149C">
        <w:trPr>
          <w:trHeight w:val="29"/>
          <w:jc w:val="center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0+559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556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</w:tr>
    </w:tbl>
    <w:p w:rsidR="006D22CC" w:rsidRDefault="006D22CC" w:rsidP="006D22CC">
      <w:pPr>
        <w:pStyle w:val="a3"/>
        <w:rPr>
          <w:rFonts w:eastAsia="MS Mincho"/>
        </w:rPr>
      </w:pPr>
    </w:p>
    <w:p w:rsidR="006D22CC" w:rsidRDefault="006D22CC" w:rsidP="006D22CC">
      <w:pPr>
        <w:pStyle w:val="a6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6D22CC" w:rsidRDefault="006D22CC" w:rsidP="006D22CC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Заячий Хутор часть 1</w:t>
      </w:r>
    </w:p>
    <w:p w:rsidR="006D22CC" w:rsidRDefault="006D22CC" w:rsidP="006D22CC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0+559</w:t>
      </w:r>
    </w:p>
    <w:p w:rsidR="006D22CC" w:rsidRDefault="006D22CC" w:rsidP="006D22CC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6D22CC" w:rsidRDefault="006D22CC" w:rsidP="006D22CC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61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1362"/>
        <w:gridCol w:w="1363"/>
        <w:gridCol w:w="1287"/>
        <w:gridCol w:w="1286"/>
        <w:gridCol w:w="1286"/>
        <w:gridCol w:w="1286"/>
        <w:gridCol w:w="1287"/>
      </w:tblGrid>
      <w:tr w:rsidR="006D22CC" w:rsidTr="0021149C">
        <w:trPr>
          <w:cantSplit/>
          <w:trHeight w:val="27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7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D22CC" w:rsidTr="0021149C">
        <w:trPr>
          <w:trHeight w:val="27"/>
          <w:tblHeader/>
          <w:jc w:val="center"/>
        </w:trPr>
        <w:tc>
          <w:tcPr>
            <w:tcW w:w="46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6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6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86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6D22CC" w:rsidTr="0021149C">
        <w:trPr>
          <w:trHeight w:val="27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6D22CC" w:rsidTr="0021149C">
        <w:trPr>
          <w:trHeight w:val="27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14/14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</w:tr>
      <w:tr w:rsidR="006D22CC" w:rsidTr="0021149C">
        <w:trPr>
          <w:trHeight w:val="27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0+537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14/14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2CC" w:rsidRDefault="006D22CC" w:rsidP="00211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6D22CC" w:rsidRDefault="006D22CC" w:rsidP="006D22CC">
      <w:pPr>
        <w:pStyle w:val="a3"/>
        <w:rPr>
          <w:rFonts w:eastAsia="MS Mincho"/>
        </w:rPr>
      </w:pPr>
    </w:p>
    <w:p w:rsidR="006D22CC" w:rsidRDefault="006D22CC">
      <w:pPr>
        <w:pStyle w:val="a3"/>
        <w:rPr>
          <w:rFonts w:eastAsia="MS Mincho"/>
        </w:rPr>
      </w:pPr>
    </w:p>
    <w:sectPr w:rsidR="006D22CC" w:rsidSect="007542EB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91F34"/>
    <w:rsid w:val="001842E0"/>
    <w:rsid w:val="00215347"/>
    <w:rsid w:val="006D22CC"/>
    <w:rsid w:val="007542EB"/>
    <w:rsid w:val="007F7020"/>
    <w:rsid w:val="00991C55"/>
    <w:rsid w:val="00CF1149"/>
    <w:rsid w:val="00D2026F"/>
    <w:rsid w:val="00D9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C55"/>
    <w:rPr>
      <w:sz w:val="24"/>
      <w:szCs w:val="24"/>
    </w:rPr>
  </w:style>
  <w:style w:type="paragraph" w:styleId="1">
    <w:name w:val="heading 1"/>
    <w:basedOn w:val="a"/>
    <w:next w:val="a"/>
    <w:qFormat/>
    <w:rsid w:val="00991C55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91C55"/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rsid w:val="007542EB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7542EB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6D22CC"/>
    <w:pPr>
      <w:jc w:val="center"/>
    </w:pPr>
    <w:rPr>
      <w:rFonts w:ascii="Arial" w:hAnsi="Arial" w:cs="Arial"/>
      <w:b/>
      <w:bCs/>
    </w:rPr>
  </w:style>
  <w:style w:type="character" w:customStyle="1" w:styleId="a7">
    <w:name w:val="Название Знак"/>
    <w:basedOn w:val="a0"/>
    <w:link w:val="a6"/>
    <w:rsid w:val="006D22CC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4</cp:revision>
  <cp:lastPrinted>1601-01-01T00:00:00Z</cp:lastPrinted>
  <dcterms:created xsi:type="dcterms:W3CDTF">2019-06-05T10:24:00Z</dcterms:created>
  <dcterms:modified xsi:type="dcterms:W3CDTF">2019-06-08T10:05:00Z</dcterms:modified>
</cp:coreProperties>
</file>